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Grund- und Unterhaltsreinigung Bildungshaus Winkelwiese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Gebäudeinnenreinigung 
Buldungshaus Winkelwiese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